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CD729" w14:textId="6EA1D651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F17FD" w14:paraId="789DC64D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92702A8" w14:textId="6E71A06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="00A77A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Βιντεοπροβολέας</w:t>
            </w:r>
            <w:proofErr w:type="spellEnd"/>
            <w:r w:rsidR="00A77A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77A84" w:rsidRPr="00A77A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="00A77A84" w:rsidRPr="00A77A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HD 3LCD </w:t>
            </w:r>
            <w:proofErr w:type="spellStart"/>
            <w:r w:rsidR="00A77A84" w:rsidRPr="00A77A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Projector</w:t>
            </w:r>
            <w:proofErr w:type="spellEnd"/>
          </w:p>
        </w:tc>
      </w:tr>
      <w:tr w:rsidR="008D329F" w:rsidRPr="008D329F" w14:paraId="1B852B8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7CD63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D662C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3B6B9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3FF5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5488E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2D7F12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EE489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08D25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1DC64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19625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BDDB0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0F683D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14AFB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4AD75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78E1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16C5C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23FE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63AF8CC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6C2C91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4C806B7" w14:textId="5D54001C" w:rsidR="008D329F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Βιντεοπροβολέας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Full HD 3LCD Projector</w:t>
            </w:r>
          </w:p>
        </w:tc>
        <w:tc>
          <w:tcPr>
            <w:tcW w:w="1080" w:type="dxa"/>
            <w:vAlign w:val="center"/>
            <w:hideMark/>
          </w:tcPr>
          <w:p w14:paraId="08B653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5B3F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43812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3CDB3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F67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F43E9B5" w14:textId="3C4FCF96" w:rsidR="008D329F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Projection System: 3LCD Technology, RGB liquid crystal shutter</w:t>
            </w:r>
          </w:p>
        </w:tc>
        <w:tc>
          <w:tcPr>
            <w:tcW w:w="1080" w:type="dxa"/>
            <w:vAlign w:val="center"/>
            <w:hideMark/>
          </w:tcPr>
          <w:p w14:paraId="6B69C0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1A83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3C9C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2A41561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CB1F9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2CC4272" w14:textId="2B420584" w:rsidR="008D329F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Color Light Output: 3.000 Lumen- 2.000 Lumen (economy) και </w:t>
            </w: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άνω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011DE64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739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D0422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B7F64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BD4C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D2E4AFA" w14:textId="45C9C731" w:rsidR="008D329F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White Light Output: 3.000 Lumen - 2.000 Lumen (economy)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άνω</w:t>
            </w:r>
          </w:p>
        </w:tc>
        <w:tc>
          <w:tcPr>
            <w:tcW w:w="1080" w:type="dxa"/>
            <w:vAlign w:val="center"/>
            <w:hideMark/>
          </w:tcPr>
          <w:p w14:paraId="53FF3F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4138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B19E5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1DC896D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142D1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B706F4B" w14:textId="3FCCF216" w:rsidR="008D329F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Resolution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 1080p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μεγαλύτερη</w:t>
            </w:r>
          </w:p>
        </w:tc>
        <w:tc>
          <w:tcPr>
            <w:tcW w:w="1080" w:type="dxa"/>
            <w:vAlign w:val="center"/>
            <w:hideMark/>
          </w:tcPr>
          <w:p w14:paraId="136A62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4F6C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90FE5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9C4B5A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490D4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34414CF" w14:textId="351C16BC" w:rsidR="008D329F" w:rsidRPr="008D329F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High </w:t>
            </w: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Definition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HD</w:t>
            </w:r>
          </w:p>
        </w:tc>
        <w:tc>
          <w:tcPr>
            <w:tcW w:w="1080" w:type="dxa"/>
            <w:vAlign w:val="center"/>
            <w:hideMark/>
          </w:tcPr>
          <w:p w14:paraId="25DF1B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3BB8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29DB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D0380" w:rsidRPr="002D0380" w14:paraId="6020281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E40503D" w14:textId="6177755F" w:rsidR="002D0380" w:rsidRPr="008D329F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4532FCA" w14:textId="0DC742FA" w:rsidR="002D0380" w:rsidRPr="002D0380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Light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source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Lamp</w:t>
            </w:r>
            <w:proofErr w:type="spellEnd"/>
          </w:p>
        </w:tc>
        <w:tc>
          <w:tcPr>
            <w:tcW w:w="1080" w:type="dxa"/>
            <w:vAlign w:val="center"/>
          </w:tcPr>
          <w:p w14:paraId="665D4D58" w14:textId="229F81DB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46D1791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82DCD0D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769AACA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8B16C63" w14:textId="5C45719E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5997FCD0" w14:textId="5D9CF71C" w:rsidR="002D0380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Colour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Video Processing: 8 Bits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άνω</w:t>
            </w:r>
          </w:p>
        </w:tc>
        <w:tc>
          <w:tcPr>
            <w:tcW w:w="1080" w:type="dxa"/>
            <w:vAlign w:val="center"/>
          </w:tcPr>
          <w:p w14:paraId="36CA9227" w14:textId="09ECF282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455ACCD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5D2E4A7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19773F5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3F52CD9" w14:textId="62200D9C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3FC64E88" w14:textId="5F9B9FEA" w:rsidR="002D0380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2D Vertical Refresh Rate: 192 Hz - 240 Hz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άνω</w:t>
            </w:r>
          </w:p>
        </w:tc>
        <w:tc>
          <w:tcPr>
            <w:tcW w:w="1080" w:type="dxa"/>
            <w:vAlign w:val="center"/>
          </w:tcPr>
          <w:p w14:paraId="35BF9F1C" w14:textId="2891F596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347B7A3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15CA01D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61A7978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4C0D0FA" w14:textId="1A520D0A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541DE754" w14:textId="4EA3B1EE" w:rsidR="002D0380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Colour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Reproduction: 16.77 million </w:t>
            </w: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colours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άνω</w:t>
            </w:r>
          </w:p>
        </w:tc>
        <w:tc>
          <w:tcPr>
            <w:tcW w:w="1080" w:type="dxa"/>
            <w:vAlign w:val="center"/>
          </w:tcPr>
          <w:p w14:paraId="1A40598F" w14:textId="6E921011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1B886D6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F1988F3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257BB336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98B179B" w14:textId="552485B1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38155C91" w14:textId="0C1AB21A" w:rsidR="002D0380" w:rsidRPr="002D0380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Lens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Optical</w:t>
            </w:r>
            <w:proofErr w:type="spellEnd"/>
          </w:p>
        </w:tc>
        <w:tc>
          <w:tcPr>
            <w:tcW w:w="1080" w:type="dxa"/>
            <w:vAlign w:val="center"/>
          </w:tcPr>
          <w:p w14:paraId="268CF68D" w14:textId="32B3D3B2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8DB4AD4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FD2650E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374F685B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1DA6796" w14:textId="528BBFBD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22C4ADF3" w14:textId="3C807413" w:rsidR="002D0380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Screen Size: 26 inches - 391 inches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άνω</w:t>
            </w:r>
          </w:p>
        </w:tc>
        <w:tc>
          <w:tcPr>
            <w:tcW w:w="1080" w:type="dxa"/>
            <w:vAlign w:val="center"/>
          </w:tcPr>
          <w:p w14:paraId="6E520F8D" w14:textId="13DA7D80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D2B90FA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B65B14B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3E8EBAD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0416AA5" w14:textId="596F6594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vAlign w:val="center"/>
          </w:tcPr>
          <w:p w14:paraId="38A5061F" w14:textId="71AEEB1A" w:rsidR="002D0380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Interfaces,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</w:t>
            </w:r>
            <w:proofErr w:type="spellEnd"/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’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ελάχιστο</w:t>
            </w: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USB 2.0-A, USB 2.0, Powered USB, HDMI in </w:t>
            </w:r>
          </w:p>
        </w:tc>
        <w:tc>
          <w:tcPr>
            <w:tcW w:w="1080" w:type="dxa"/>
            <w:vAlign w:val="center"/>
          </w:tcPr>
          <w:p w14:paraId="2DE8A65C" w14:textId="307872CC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142DBC1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F56E22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6EF57F9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D8DADF7" w14:textId="7402038B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vAlign w:val="center"/>
          </w:tcPr>
          <w:p w14:paraId="4F57B213" w14:textId="0CF03DEE" w:rsidR="002D0380" w:rsidRPr="00A77A84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77A8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Supply Voltage: AC 100 V - 240 V, 50 Hz - 60 Hz</w:t>
            </w:r>
          </w:p>
        </w:tc>
        <w:tc>
          <w:tcPr>
            <w:tcW w:w="1080" w:type="dxa"/>
            <w:vAlign w:val="center"/>
          </w:tcPr>
          <w:p w14:paraId="72575878" w14:textId="3C7006DD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BE9DE12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5F9105C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2A24736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5DDF3E4" w14:textId="65E2C900" w:rsid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vAlign w:val="center"/>
          </w:tcPr>
          <w:p w14:paraId="7EE234BC" w14:textId="51EB6CFF" w:rsidR="002D0380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Παρελκόμενα: Καλώδιο τροφοδοσίας</w:t>
            </w:r>
          </w:p>
        </w:tc>
        <w:tc>
          <w:tcPr>
            <w:tcW w:w="1080" w:type="dxa"/>
            <w:vAlign w:val="center"/>
          </w:tcPr>
          <w:p w14:paraId="470E185E" w14:textId="17DE9B99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2C9A299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6F6FE6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380" w:rsidRPr="002D0380" w14:paraId="4509531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C59E762" w14:textId="7C2E8057" w:rsid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vAlign w:val="center"/>
          </w:tcPr>
          <w:p w14:paraId="600E64A1" w14:textId="4DF1EE14" w:rsidR="002D0380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 2 έτη ή περισσότερο</w:t>
            </w:r>
          </w:p>
        </w:tc>
        <w:tc>
          <w:tcPr>
            <w:tcW w:w="1080" w:type="dxa"/>
            <w:vAlign w:val="center"/>
          </w:tcPr>
          <w:p w14:paraId="23376003" w14:textId="4A5C7319" w:rsidR="002D0380" w:rsidRDefault="002D038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E6B1FAB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EAAAF07" w14:textId="77777777" w:rsidR="002D0380" w:rsidRPr="002D0380" w:rsidRDefault="002D038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56D8235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A7A534F" w14:textId="1ACF595C" w:rsidR="008D329F" w:rsidRPr="008D329F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vAlign w:val="center"/>
          </w:tcPr>
          <w:p w14:paraId="21DAF7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842E47C" w14:textId="25860728" w:rsidR="008D329F" w:rsidRPr="008D329F" w:rsidRDefault="00A77A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2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τμχ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4464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C8D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CD09C8B" w14:textId="77777777" w:rsidR="008D329F" w:rsidRDefault="008D329F" w:rsidP="008D329F">
      <w:pPr>
        <w:spacing w:after="80" w:line="256" w:lineRule="auto"/>
        <w:jc w:val="left"/>
        <w:rPr>
          <w:rFonts w:ascii="Times New Roman" w:hAnsi="Times New Roman" w:cs="Times New Roman"/>
          <w:lang w:val="en-US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17FD"/>
    <w:rsid w:val="0024151E"/>
    <w:rsid w:val="002C5B52"/>
    <w:rsid w:val="002D0380"/>
    <w:rsid w:val="003250F3"/>
    <w:rsid w:val="003D37CD"/>
    <w:rsid w:val="007C3968"/>
    <w:rsid w:val="008D329F"/>
    <w:rsid w:val="009A6F68"/>
    <w:rsid w:val="00A004CB"/>
    <w:rsid w:val="00A77A84"/>
    <w:rsid w:val="00C75F48"/>
    <w:rsid w:val="00D43DFD"/>
    <w:rsid w:val="00ED2A74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1FA0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0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2025-10-07T10:27:00Z</dcterms:created>
  <dcterms:modified xsi:type="dcterms:W3CDTF">2025-10-07T10:27:00Z</dcterms:modified>
</cp:coreProperties>
</file>